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8786F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FECIAL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C0131D6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Denton. Kent.</w:t>
      </w:r>
    </w:p>
    <w:p w14:paraId="74E1ADCA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D5106D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E3EAC1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Sons:   William(q.v.) and Richard(q.v.).</w:t>
      </w:r>
    </w:p>
    <w:p w14:paraId="3AB1E10E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Archaeologia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</w:rPr>
        <w:t>” vol.25, pub. 1902 by the Kent Archaeological Society p. 261)</w:t>
      </w:r>
    </w:p>
    <w:p w14:paraId="5513A1FD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A40D2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D5B74A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a tenement and five acres and a rood of land in the parish of Denton to </w:t>
      </w:r>
    </w:p>
    <w:p w14:paraId="17E58D98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his sons, William(q.v.) and Richard(q.v.).   (ibid.)</w:t>
      </w:r>
    </w:p>
    <w:p w14:paraId="5C75AF7F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A8C94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4FE3C1" w14:textId="77777777" w:rsidR="00183868" w:rsidRDefault="00183868" w:rsidP="001838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2022</w:t>
      </w:r>
    </w:p>
    <w:p w14:paraId="47ED494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96B8F" w14:textId="77777777" w:rsidR="00183868" w:rsidRDefault="00183868" w:rsidP="009139A6">
      <w:r>
        <w:separator/>
      </w:r>
    </w:p>
  </w:endnote>
  <w:endnote w:type="continuationSeparator" w:id="0">
    <w:p w14:paraId="49D632B5" w14:textId="77777777" w:rsidR="00183868" w:rsidRDefault="001838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E40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241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112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11A88" w14:textId="77777777" w:rsidR="00183868" w:rsidRDefault="00183868" w:rsidP="009139A6">
      <w:r>
        <w:separator/>
      </w:r>
    </w:p>
  </w:footnote>
  <w:footnote w:type="continuationSeparator" w:id="0">
    <w:p w14:paraId="364D2B44" w14:textId="77777777" w:rsidR="00183868" w:rsidRDefault="001838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35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F4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6B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68"/>
    <w:rsid w:val="000666E0"/>
    <w:rsid w:val="0018386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68D46"/>
  <w15:chartTrackingRefBased/>
  <w15:docId w15:val="{8146B0FC-45BB-4BC1-A937-838E70CE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2022-02-05T19:31:00Z</dcterms:created>
  <dcterms:modified xsi:type="dcterms:W3CDTF">2022-02-05T19:32:00Z</dcterms:modified>
</cp:coreProperties>
</file>